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15E6" w:rsidR="00A86E55" w:rsidP="00A86E55" w:rsidRDefault="00BB3006" w14:paraId="c0036a2" w14:textId="c0036a2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Poslovni 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br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oj: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163</w:t>
      </w:r>
      <w:r w:rsidRPr="009115E6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9115E6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8173B2">
        <w:rPr>
          <w:rFonts w:ascii="Arial" w:hAnsi="Arial" w:eastAsia="Times New Roman" w:cs="Arial"/>
          <w:bCs/>
          <w:sz w:val="24"/>
          <w:szCs w:val="24"/>
          <w:lang w:eastAsia="hr-HR"/>
        </w:rPr>
        <w:t>50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7527A5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1B0F24">
        <w:rPr>
          <w:rFonts w:ascii="Arial" w:hAnsi="Arial" w:eastAsia="Times New Roman" w:cs="Arial"/>
          <w:bCs/>
          <w:sz w:val="24"/>
          <w:szCs w:val="24"/>
          <w:lang w:eastAsia="hr-HR"/>
        </w:rPr>
        <w:t>29. ožujka</w:t>
      </w:r>
      <w:r w:rsidRPr="007527A5"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2023</w:t>
      </w:r>
      <w:r w:rsidRPr="007527A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7527A5" w:rsidR="007527A5">
        <w:rPr>
          <w:rFonts w:ascii="Arial" w:hAnsi="Arial" w:cs="Arial"/>
          <w:sz w:val="24"/>
          <w:szCs w:val="24"/>
        </w:rPr>
        <w:t>SAILING &amp; FISHING INFINITY CLUB d.o.o. u stečaju, Šibenik, Velimira Škorpika 17 B, OIB: 77196443880</w:t>
      </w:r>
      <w:r w:rsidRPr="007527A5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7527A5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A30B8B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Ante Rubelj,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101A4C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1B0F24">
        <w:rPr>
          <w:rFonts w:ascii="Arial" w:hAnsi="Arial" w:eastAsia="Times New Roman" w:cs="Arial"/>
          <w:bCs/>
          <w:sz w:val="24"/>
          <w:szCs w:val="24"/>
          <w:lang w:eastAsia="hr-HR"/>
        </w:rPr>
        <w:t>45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sudu pristupio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i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upravitelj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Ante Vukašina iz Zadra</w:t>
      </w:r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B0F24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B0F24">
        <w:rPr>
          <w:rFonts w:ascii="Arial" w:hAnsi="Arial" w:eastAsia="Times New Roman" w:cs="Arial"/>
          <w:sz w:val="24"/>
          <w:szCs w:val="24"/>
          <w:lang w:eastAsia="hr-HR"/>
        </w:rPr>
        <w:t xml:space="preserve">RH, Ministarstvo financija, Porezna uprava – zz Ante Čala, </w:t>
      </w:r>
    </w:p>
    <w:p w:rsidRPr="009115E6" w:rsidR="0094361C" w:rsidP="00713A98" w:rsidRDefault="001B0F24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zamjenik u ŽDO Šibenik</w:t>
      </w:r>
    </w:p>
    <w:p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1B0F24" w:rsidP="001B0F24" w:rsidRDefault="001B0F24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oglas o održavanju današnjeg završnog ročišta objavljen na e-Oglasnoj ploči sudova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20. ožujka 2023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. čime su ispunjeni uvjeti iz čl. 283. Stečajnog zakona (Narodne novine broj 71/15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104/17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 36/22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) za održavanje istog.</w:t>
      </w:r>
    </w:p>
    <w:p w:rsidR="001B0F24" w:rsidP="001B0F24" w:rsidRDefault="001B0F24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0D0CBF" w:rsidR="009F0D82" w:rsidP="001B0F24" w:rsidRDefault="001B0F2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 utvrđuje da u međuvremenu nije pristigao niti jedan prigovor na diobni popis</w:t>
      </w:r>
      <w:r w:rsidR="009F0D82">
        <w:rPr>
          <w:rFonts w:ascii="Arial" w:hAnsi="Arial" w:eastAsia="Times New Roman" w:cs="Arial"/>
          <w:sz w:val="24"/>
          <w:szCs w:val="24"/>
          <w:lang w:eastAsia="hr-HR"/>
        </w:rPr>
        <w:t xml:space="preserve"> i završni račun stečajnog upravitelja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115E6" w:rsidR="009F0D82" w:rsidP="001B0F24" w:rsidRDefault="009F0D82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1B0F24" w:rsidP="001B0F24" w:rsidRDefault="001B0F24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Utvrđuje se da niti jedan vjerovnik ne prigovara ni završnom računu ni završnom izvješću pa će odluka uslijediti u zakonskom roku.</w:t>
      </w:r>
    </w:p>
    <w:p w:rsidRPr="009115E6" w:rsidR="00AF0E2D" w:rsidP="00581D7E" w:rsidRDefault="00AF0E2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7527A5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1B0F24">
        <w:rPr>
          <w:rFonts w:ascii="Arial" w:hAnsi="Arial" w:eastAsia="Times New Roman" w:cs="Arial"/>
          <w:bCs/>
          <w:sz w:val="24"/>
          <w:szCs w:val="24"/>
          <w:lang w:eastAsia="hr-HR"/>
        </w:rPr>
        <w:t>50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1B0F24" w:rsidP="00A86E55" w:rsidRDefault="001B0F24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8A7F64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 w:rsidR="00AF0E2D"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>Poslovni br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oj: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163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/2021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7527A5">
      <w:rPr>
        <w:rFonts w:ascii="Arial" w:hAnsi="Arial" w:eastAsia="Times New Roman" w:cs="Arial"/>
        <w:bCs/>
        <w:sz w:val="24"/>
        <w:szCs w:val="24"/>
        <w:lang w:eastAsia="hr-HR"/>
      </w:rPr>
      <w:t>41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0D0CBF"/>
    <w:rsid w:val="00101A4C"/>
    <w:rsid w:val="00111381"/>
    <w:rsid w:val="001170EF"/>
    <w:rsid w:val="00155EDF"/>
    <w:rsid w:val="00184F57"/>
    <w:rsid w:val="001B0F24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45BB"/>
    <w:rsid w:val="006D0142"/>
    <w:rsid w:val="00713A98"/>
    <w:rsid w:val="00720833"/>
    <w:rsid w:val="00733D2E"/>
    <w:rsid w:val="007349A1"/>
    <w:rsid w:val="007527A5"/>
    <w:rsid w:val="007741C1"/>
    <w:rsid w:val="007C39CC"/>
    <w:rsid w:val="00803B22"/>
    <w:rsid w:val="00812979"/>
    <w:rsid w:val="008173B2"/>
    <w:rsid w:val="00832CC7"/>
    <w:rsid w:val="00834B9C"/>
    <w:rsid w:val="00854707"/>
    <w:rsid w:val="00867F12"/>
    <w:rsid w:val="008A5974"/>
    <w:rsid w:val="008A598D"/>
    <w:rsid w:val="008A7F64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9F0D82"/>
    <w:rsid w:val="00A21AA1"/>
    <w:rsid w:val="00A3099D"/>
    <w:rsid w:val="00A30B8B"/>
    <w:rsid w:val="00A36FDB"/>
    <w:rsid w:val="00A47381"/>
    <w:rsid w:val="00A703AD"/>
    <w:rsid w:val="00A86CD1"/>
    <w:rsid w:val="00A86E55"/>
    <w:rsid w:val="00AF0E2D"/>
    <w:rsid w:val="00B64C8E"/>
    <w:rsid w:val="00B714EE"/>
    <w:rsid w:val="00B741C5"/>
    <w:rsid w:val="00BB3006"/>
    <w:rsid w:val="00BB6D7B"/>
    <w:rsid w:val="00BE2E33"/>
    <w:rsid w:val="00BE7C5A"/>
    <w:rsid w:val="00BF5C34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44CEC9E-A5AD-42C3-A643-9983BF6F1F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A7F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7F6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A7F64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A7F6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A7F6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472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2023.</izvorni_sadrzaj>
    <derivirana_varijabla naziv="DomainObject.StvarniPocetakDatum_1">29. ožujka 2023.</derivirana_varijabla>
  </DomainObject.StvarniPocetakDatum>
  <DomainObject.StvarniZavrsetakDatum>
    <izvorni_sadrzaj>29. ožujka 2023.</izvorni_sadrzaj>
    <derivirana_varijabla naziv="DomainObject.StvarniZavrsetakDatum_1">29. ožujka 2023.</derivirana_varijabla>
  </DomainObject.StvarniZavrsetakDatum>
  <DomainObject.PlaniraniZavrsetakDatum>
    <izvorni_sadrzaj>29. ožujka 2023.</izvorni_sadrzaj>
    <derivirana_varijabla naziv="DomainObject.PlaniraniZavrsetakDatum_1">29. ožujka 2023.</derivirana_varijabla>
  </DomainObject.PlaniraniZavrsetakDatum>
  <DomainObject.PlaniraniPocetakDatum>
    <izvorni_sadrzaj>29. ožujka 2023.</izvorni_sadrzaj>
    <derivirana_varijabla naziv="DomainObject.PlaniraniPocetakDatum_1">29. ožujka 2023.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2023.</izvorni_sadrzaj>
    <derivirana_varijabla naziv="DomainObject.Zapisnik.DatumKreiranja_1">29.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St-163/2021-52</izvorni_sadrzaj>
    <derivirana_varijabla naziv="DomainObject.Zapisnik.Oznaka_1">St-163/2021-52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>10. ožujka 2023.</izvorni_sadrzaj>
    <derivirana_varijabla naziv="DomainObject.Predmet.DatumRjesavanja_1">10. ožujka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St-163/2021</izvorni_sadrzaj>
    <derivirana_varijabla naziv="DomainObject.Predmet.OznakaBroj_1">St-163/2021</derivirana_varijabla>
  </DomainObject.Predmet.OznakaBroj>
  <DomainObject.Predmet.OznakaBrojOptuznogAkta>
    <izvorni_sadrzaj>04-06-21-2178</izvorni_sadrzaj>
    <derivirana_varijabla naziv="DomainObject.Predmet.OznakaBrojOptuznogAkta_1">04-06-21-2178</derivirana_varijabla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 (10)</izvorni_sadrzaj>
    <derivirana_varijabla naziv="DomainObject.Predmet.PrimjedbaSuca_1">č.p. (10)</derivirana_varijabla>
  </DomainObject.Predmet.PrimjedbaSuca>
  <DomainObject.Predmet.ProtustrankaFormated>
    <izvorni_sadrzaj>  SAILING &amp; FISHING INFINITY CLUB d.o.o.</izvorni_sadrzaj>
    <derivirana_varijabla naziv="DomainObject.Predmet.ProtustrankaFormated_1">  SAILING &amp; FISHING INFINITY CLUB d.o.o.</derivirana_varijabla>
  </DomainObject.Predmet.ProtustrankaFormated>
  <DomainObject.Predmet.ProtustrankaFormatedOIB>
    <izvorni_sadrzaj>  SAILING &amp; FISHING INFINITY CLUB d.o.o., OIB 77196443880</izvorni_sadrzaj>
    <derivirana_varijabla naziv="DomainObject.Predmet.ProtustrankaFormatedOIB_1">  SAILING &amp; FISHING INFINITY CLUB d.o.o., OIB 77196443880</derivirana_varijabla>
  </DomainObject.Predmet.ProtustrankaFormatedOIB>
  <DomainObject.Predmet.ProtustrankaFormatedWithAdress>
    <izvorni_sadrzaj> SAILING &amp; FISHING INFINITY CLUB d.o.o., Velimira Škorpika 17 B, 22000 Šibenik</izvorni_sadrzaj>
    <derivirana_varijabla naziv="DomainObject.Predmet.ProtustrankaFormatedWithAdress_1"> SAILING &amp; FISHING INFINITY CLUB d.o.o., Velimira Škorpika 17 B, 22000 Šibenik</derivirana_varijabla>
  </DomainObject.Predmet.ProtustrankaFormatedWithAdress>
  <DomainObject.Predmet.ProtustrankaFormatedWithAdressOIB>
    <izvorni_sadrzaj> SAILING &amp; FISHING INFINITY CLUB d.o.o., OIB 77196443880, Velimira Škorpika 17 B, 22000 Šibenik</izvorni_sadrzaj>
    <derivirana_varijabla naziv="DomainObject.Predmet.ProtustrankaFormatedWithAdressOIB_1"> SAILING &amp; FISHING INFINITY CLUB d.o.o., OIB 77196443880, Velimira Škorpika 17 B, 22000 Šibenik</derivirana_varijabla>
  </DomainObject.Predmet.ProtustrankaFormatedWithAdressOIB>
  <DomainObject.Predmet.ProtustrankaWithAdress>
    <izvorni_sadrzaj>SAILING &amp; FISHING INFINITY CLUB d.o.o. Velimira Škorpika 17 B, 22000 Šibenik</izvorni_sadrzaj>
    <derivirana_varijabla naziv="DomainObject.Predmet.ProtustrankaWithAdress_1">SAILING &amp; FISHING INFINITY CLUB d.o.o. Velimira Škorpika 17 B, 22000 Šibenik</derivirana_varijabla>
  </DomainObject.Predmet.ProtustrankaWithAdress>
  <DomainObject.Predmet.ProtustrankaWithAdressOIB>
    <izvorni_sadrzaj>SAILING &amp; FISHING INFINITY CLUB d.o.o., OIB 77196443880, Velimira Škorpika 17 B, 22000 Šibenik</izvorni_sadrzaj>
    <derivirana_varijabla naziv="DomainObject.Predmet.ProtustrankaWithAdressOIB_1">SAILING &amp; FISHING INFINITY CLUB d.o.o., OIB 77196443880, Velimira Škorpika 17 B, 22000 Šibenik</derivirana_varijabla>
  </DomainObject.Predmet.ProtustrankaWithAdressOIB>
  <DomainObject.Predmet.ProtustrankaNazivFormated>
    <izvorni_sadrzaj>SAILING &amp; FISHING INFINITY CLUB d.o.o.</izvorni_sadrzaj>
    <derivirana_varijabla naziv="DomainObject.Predmet.ProtustrankaNazivFormated_1">SAILING &amp; FISHING INFINITY CLUB d.o.o.</derivirana_varijabla>
  </DomainObject.Predmet.ProtustrankaNazivFormated>
  <DomainObject.Predmet.ProtustrankaNazivFormatedOIB>
    <izvorni_sadrzaj>SAILING &amp; FISHING INFINITY CLUB d.o.o., OIB 77196443880</izvorni_sadrzaj>
    <derivirana_varijabla naziv="DomainObject.Predmet.ProtustrankaNazivFormatedOIB_1">SAILING &amp; FISHING INFINITY CLUB d.o.o., OIB 77196443880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SAILING &amp; FISHING INFINITY CLUB d.o.o.</item>
    </izvorni_sadrzaj>
    <derivirana_varijabla naziv="DomainObject.Predmet.ProtuStrankaListFormated_1">
      <item>SAILING &amp; FISHING INFINITY CLUB d.o.o.</item>
    </derivirana_varijabla>
  </DomainObject.Predmet.ProtuStrankaListFormated>
  <DomainObject.Predmet.ProtuStrankaListFormatedOIB>
    <izvorni_sadrzaj>
      <item>SAILING &amp; FISHING INFINITY CLUB d.o.o., OIB 77196443880</item>
    </izvorni_sadrzaj>
    <derivirana_varijabla naziv="DomainObject.Predmet.ProtuStrankaListFormatedOIB_1">
      <item>SAILING &amp; FISHING INFINITY CLUB d.o.o., OIB 77196443880</item>
    </derivirana_varijabla>
  </DomainObject.Predmet.ProtuStrankaListFormatedOIB>
  <DomainObject.Predmet.ProtuStrankaListFormatedWithAdress>
    <izvorni_sadrzaj>
      <item>SAILING &amp; FISHING INFINITY CLUB d.o.o., Velimira Škorpika 17 B, 22000 Šibenik</item>
    </izvorni_sadrzaj>
    <derivirana_varijabla naziv="DomainObject.Predmet.ProtuStrankaListFormatedWithAdress_1">
      <item>SAILING &amp; FISHING INFINITY CLUB d.o.o., Velimira Škorpika 17 B, 22000 Šibenik</item>
    </derivirana_varijabla>
  </DomainObject.Predmet.ProtuStrankaListFormatedWithAdress>
  <DomainObject.Predmet.ProtuStrankaListFormatedWithAdressOIB>
    <izvorni_sadrzaj>
      <item>SAILING &amp; FISHING INFINITY CLUB d.o.o., OIB 77196443880, Velimira Škorpika 17 B, 22000 Šibenik</item>
    </izvorni_sadrzaj>
    <derivirana_varijabla naziv="DomainObject.Predmet.ProtuStrankaListFormatedWithAdressOIB_1">
      <item>SAILING &amp; FISHING INFINITY CLUB d.o.o., OIB 77196443880, Velimira Škorpika 17 B, 22000 Šibenik</item>
    </derivirana_varijabla>
  </DomainObject.Predmet.ProtuStrankaListFormatedWithAdressOIB>
  <DomainObject.Predmet.ProtuStrankaListNazivFormated>
    <izvorni_sadrzaj>
      <item>SAILING &amp; FISHING INFINITY CLUB d.o.o.</item>
    </izvorni_sadrzaj>
    <derivirana_varijabla naziv="DomainObject.Predmet.ProtuStrankaListNazivFormated_1">
      <item>SAILING &amp; FISHING INFINITY CLUB d.o.o.</item>
    </derivirana_varijabla>
  </DomainObject.Predmet.ProtuStrankaListNazivFormated>
  <DomainObject.Predmet.ProtuStrankaListNazivFormatedOIB>
    <izvorni_sadrzaj>
      <item>SAILING &amp; FISHING INFINITY CLUB d.o.o., OIB 77196443880</item>
    </izvorni_sadrzaj>
    <derivirana_varijabla naziv="DomainObject.Predmet.ProtuStrankaListNazivFormatedOIB_1">
      <item>SAILING &amp; FISHING INFINITY CLUB d.o.o., OIB 77196443880</item>
    </derivirana_varijabla>
  </DomainObject.Predmet.ProtuStrankaListNazivFormatedOIB>
  <DomainObject.Predmet.OstaliListFormated>
    <izvorni_sadrzaj>
      <item>Dragan Topić</item>
    </izvorni_sadrzaj>
    <derivirana_varijabla naziv="DomainObject.Predmet.OstaliListFormated_1">
      <item>Dragan Topić</item>
    </derivirana_varijabla>
  </DomainObject.Predmet.OstaliListFormated>
  <DomainObject.Predmet.OstaliListFormatedOIB>
    <izvorni_sadrzaj>
      <item>Dragan Topić, OIB 68755664398</item>
    </izvorni_sadrzaj>
    <derivirana_varijabla naziv="DomainObject.Predmet.OstaliListFormatedOIB_1">
      <item>Dragan Topić, OIB 68755664398</item>
    </derivirana_varijabla>
  </DomainObject.Predmet.OstaliListFormatedOIB>
  <DomainObject.Predmet.OstaliListFormatedWithAdress>
    <izvorni_sadrzaj>
      <item>Dragan Topić, Nikole Tesle 87, 22000 Šibenik</item>
    </izvorni_sadrzaj>
    <derivirana_varijabla naziv="DomainObject.Predmet.OstaliListFormatedWithAdress_1">
      <item>Dragan Topić, Nikole Tesle 87, 22000 Šibenik</item>
    </derivirana_varijabla>
  </DomainObject.Predmet.OstaliListFormatedWithAdress>
  <DomainObject.Predmet.OstaliListFormatedWithAdressOIB>
    <izvorni_sadrzaj>
      <item>Dragan Topić, OIB 68755664398, Nikole Tesle 87, 22000 Šibenik</item>
    </izvorni_sadrzaj>
    <derivirana_varijabla naziv="DomainObject.Predmet.OstaliListFormatedWithAdressOIB_1">
      <item>Dragan Topić, OIB 68755664398, Nikole Tesle 87, 22000 Šibenik</item>
    </derivirana_varijabla>
  </DomainObject.Predmet.OstaliListFormatedWithAdressOIB>
  <DomainObject.Predmet.OstaliListNazivFormated>
    <izvorni_sadrzaj>
      <item>Dragan Topić</item>
    </izvorni_sadrzaj>
    <derivirana_varijabla naziv="DomainObject.Predmet.OstaliListNazivFormated_1">
      <item>Dragan Topić</item>
    </derivirana_varijabla>
  </DomainObject.Predmet.OstaliListNazivFormated>
  <DomainObject.Predmet.OstaliListNazivFormatedOIB>
    <izvorni_sadrzaj>
      <item>Dragan Topić, OIB 68755664398</item>
    </izvorni_sadrzaj>
    <derivirana_varijabla naziv="DomainObject.Predmet.OstaliListNazivFormatedOIB_1">
      <item>Dragan Topić, OIB 68755664398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2023.</izvorni_sadrzaj>
    <derivirana_varijabla naziv="DomainObject.Datum_1">29. ožujka 2023.</derivirana_varijabla>
  </DomainObject.Datum>
  <DomainObject.PoslovniBrojDokumenta>
    <izvorni_sadrzaj>St-163/2021-52</izvorni_sadrzaj>
    <derivirana_varijabla naziv="DomainObject.PoslovniBrojDokumenta_1">St-163/2021-52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SAILING &amp; FISHING INFINITY CLUB d.o.o.</izvorni_sadrzaj>
    <derivirana_varijabla naziv="DomainObject.Predmet.ProtustrankaIDrugi_1">SAILING &amp; FISHING INFINITY CLUB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SAILING &amp; FISHING INFINITY CLUB d.o.o., OIB 77196443880, Velimira Škorpika 17 B, 22000 Šibenik</izvorni_sadrzaj>
    <derivirana_varijabla naziv="DomainObject.Predmet.ProtustrankaIDrugiAdressOIB_1">SAILING &amp; FISHING INFINITY CLUB d.o.o., OIB 77196443880, Velimira Škorpika 17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2023.</izvorni_sadrzaj>
    <derivirana_varijabla naziv="DomainObject.Predmet.OdlukaRjesenje.DatumDonosenjaOdluke_1">10. ožujka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St-163/2021-47</izvorni_sadrzaj>
    <derivirana_varijabla naziv="DomainObject.Predmet.OdlukaRjesenje.Oznaka_1">St-163/2021-47</derivirana_varijabla>
  </DomainObject.Predmet.OdlukaRjesenje.Oznaka>
  <DomainObject.Predmet.SudioniciListNaziv>
    <izvorni_sadrzaj>
      <item>SAILING &amp; FISHING INFINITY CLUB d.o.o.</item>
      <item>Financijska agencija (FINA)</item>
      <item>Dragan Topić</item>
    </izvorni_sadrzaj>
    <derivirana_varijabla naziv="DomainObject.Predmet.SudioniciListNaziv_1">
      <item>SAILING &amp; FISHING INFINITY CLUB d.o.o.</item>
      <item>Financijska agencija (FINA)</item>
      <item>Dragan Topić</item>
    </derivirana_varijabla>
  </DomainObject.Predmet.SudioniciListNaziv>
  <DomainObject.Predmet.SudioniciListAdressOIB>
    <izvorni_sadrzaj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izvorni_sadrzaj>
    <derivirana_varijabla naziv="DomainObject.Predmet.SudioniciListAdressOIB_1"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77196443880</item>
      <item>, OIB 85821130368</item>
      <item>, OIB 68755664398</item>
    </izvorni_sadrzaj>
    <derivirana_varijabla naziv="DomainObject.Predmet.SudioniciListNazivOIB_1">
      <item>, OIB 77196443880</item>
      <item>, OIB 85821130368</item>
      <item>, OIB 68755664398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A15E6-3DA7-474C-98FA-93F43449F28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172</properties:Words>
  <properties:Characters>939</properties:Characters>
  <properties:Lines>36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2023-03-23T12:07:00Z</dcterms:created>
  <dc:creator>Josipa Dorkin</dc:creator>
  <cp:lastModifiedBy>Ante Rubelj</cp:lastModifiedBy>
  <cp:lastPrinted>2023-03-29T07:44:00Z</cp:lastPrinted>
  <dcterms:modified xmlns:xsi="http://www.w3.org/2001/XMLSchema-instance" xsi:type="dcterms:W3CDTF">2023-03-29T11:45:00Z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St-163/2021-52 / Zapisnik - Završno ročište vjerovnika (st-163-21 - SALING &amp; FISHING INFINITY CLUB d.o.o. završno - 29.3.2023..docx)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